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537DA7A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8A7F90">
        <w:rPr>
          <w:b/>
          <w:iCs/>
          <w:noProof/>
          <w:sz w:val="28"/>
        </w:rPr>
        <w:t>1051</w:t>
      </w:r>
    </w:p>
    <w:p w14:paraId="68945E73" w14:textId="4FB47890" w:rsidR="003A20CC" w:rsidRPr="0053375A" w:rsidRDefault="00562417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>
          <w:rPr>
            <w:b/>
            <w:noProof/>
            <w:sz w:val="24"/>
          </w:rPr>
          <w:t>Sevilla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S</w:t>
        </w:r>
      </w:fldSimple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3F5DBB">
          <w:rPr>
            <w:b/>
            <w:noProof/>
            <w:sz w:val="24"/>
          </w:rPr>
          <w:t>29</w:t>
        </w:r>
        <w:r w:rsidR="003F5DBB" w:rsidRPr="003F5DBB">
          <w:rPr>
            <w:b/>
            <w:noProof/>
            <w:sz w:val="24"/>
            <w:vertAlign w:val="superscript"/>
          </w:rPr>
          <w:t>th</w:t>
        </w:r>
        <w:r w:rsidR="003F5DBB">
          <w:rPr>
            <w:b/>
            <w:noProof/>
            <w:sz w:val="24"/>
          </w:rPr>
          <w:t xml:space="preserve"> Jan</w:t>
        </w:r>
      </w:fldSimple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fldSimple w:instr=" DOCPROPERTY  EndDate  \* MERGEFORMAT ">
        <w:r w:rsidR="003F5DBB">
          <w:rPr>
            <w:b/>
            <w:noProof/>
            <w:sz w:val="24"/>
          </w:rPr>
          <w:t>2</w:t>
        </w:r>
        <w:r w:rsidR="003F5DBB" w:rsidRPr="003F5DBB">
          <w:rPr>
            <w:b/>
            <w:noProof/>
            <w:sz w:val="24"/>
            <w:vertAlign w:val="superscript"/>
          </w:rPr>
          <w:t>nd</w:t>
        </w:r>
        <w:r w:rsidR="0053375A">
          <w:rPr>
            <w:b/>
            <w:noProof/>
            <w:sz w:val="24"/>
          </w:rPr>
          <w:t xml:space="preserve"> </w:t>
        </w:r>
        <w:r w:rsidR="003F5DBB">
          <w:rPr>
            <w:b/>
            <w:noProof/>
            <w:sz w:val="24"/>
          </w:rPr>
          <w:t>Feb</w:t>
        </w:r>
        <w:r w:rsidR="0053375A" w:rsidRPr="00BA51D9">
          <w:rPr>
            <w:b/>
            <w:noProof/>
            <w:sz w:val="24"/>
          </w:rPr>
          <w:t xml:space="preserve"> 202</w:t>
        </w:r>
        <w:r w:rsidR="001A334D">
          <w:rPr>
            <w:b/>
            <w:noProof/>
            <w:sz w:val="24"/>
          </w:rPr>
          <w:t>4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7DF1936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7F90">
        <w:rPr>
          <w:rFonts w:ascii="Arial" w:hAnsi="Arial" w:cs="Arial"/>
          <w:b/>
          <w:sz w:val="22"/>
          <w:szCs w:val="22"/>
        </w:rPr>
        <w:t>Trace functionality extension in N3IWF for non-3GPP access scenarios</w:t>
      </w:r>
    </w:p>
    <w:p w14:paraId="40623C17" w14:textId="37B114E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06B8B96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D5CA0">
        <w:rPr>
          <w:rFonts w:ascii="Arial" w:hAnsi="Arial" w:cs="Arial"/>
          <w:b/>
          <w:bCs/>
          <w:sz w:val="22"/>
          <w:szCs w:val="22"/>
        </w:rPr>
        <w:t>TEI18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59E09E80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C0736D">
        <w:rPr>
          <w:rFonts w:ascii="Arial" w:hAnsi="Arial" w:cs="Arial"/>
          <w:b/>
          <w:bCs/>
          <w:sz w:val="22"/>
          <w:szCs w:val="22"/>
        </w:rPr>
        <w:t>RAN</w:t>
      </w:r>
      <w:r w:rsidR="007841E2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668B7155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7F90">
        <w:rPr>
          <w:rFonts w:ascii="Arial" w:hAnsi="Arial" w:cs="Arial"/>
          <w:b/>
          <w:bCs/>
          <w:sz w:val="22"/>
          <w:szCs w:val="22"/>
        </w:rPr>
        <w:t>Sivaramakrishnan Swaminathan</w:t>
      </w:r>
    </w:p>
    <w:p w14:paraId="18F87067" w14:textId="146D288E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A7F90">
        <w:rPr>
          <w:rFonts w:ascii="Arial" w:hAnsi="Arial" w:cs="Arial"/>
          <w:b/>
          <w:bCs/>
          <w:sz w:val="22"/>
          <w:szCs w:val="22"/>
        </w:rPr>
        <w:t>sivaramakrishnan&lt;dot&gt;swaminathan&lt;at</w:t>
      </w:r>
      <w:r w:rsidR="007D6EE2">
        <w:rPr>
          <w:rFonts w:ascii="Arial" w:hAnsi="Arial" w:cs="Arial"/>
          <w:b/>
          <w:bCs/>
          <w:sz w:val="22"/>
          <w:szCs w:val="22"/>
        </w:rPr>
        <w:t>&gt;</w:t>
      </w:r>
      <w:r w:rsidR="008A7F90">
        <w:rPr>
          <w:rFonts w:ascii="Arial" w:hAnsi="Arial" w:cs="Arial"/>
          <w:b/>
          <w:bCs/>
          <w:sz w:val="22"/>
          <w:szCs w:val="22"/>
        </w:rPr>
        <w:t>nokia&lt;dot&gt;com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DF58D1" w14:textId="63CF4E58" w:rsidR="00A86ED0" w:rsidRDefault="00B97703" w:rsidP="00A25715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5715">
        <w:rPr>
          <w:rFonts w:ascii="Arial" w:hAnsi="Arial" w:cs="Arial"/>
          <w:bCs/>
        </w:rPr>
        <w:t>S5-240982, S5-240983, S5-240984, S5-240985</w:t>
      </w:r>
      <w:r w:rsidR="00461D5A"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6ED203C8" w14:textId="75ABE638" w:rsidR="001C28F7" w:rsidRPr="008A7F90" w:rsidRDefault="000F6242" w:rsidP="008A7F90">
      <w:pPr>
        <w:pStyle w:val="Heading1"/>
        <w:rPr>
          <w:rStyle w:val="Emphasis"/>
          <w:i w:val="0"/>
          <w:iCs w:val="0"/>
        </w:rPr>
      </w:pPr>
      <w:r>
        <w:t>1</w:t>
      </w:r>
      <w:r w:rsidR="002F1940">
        <w:tab/>
      </w:r>
      <w:r>
        <w:t>Overall descriptio</w:t>
      </w:r>
      <w:r w:rsidR="008A7F90">
        <w:t>n</w:t>
      </w:r>
    </w:p>
    <w:p w14:paraId="1586564A" w14:textId="3416AD3C" w:rsidR="007C6788" w:rsidRPr="008A7F90" w:rsidRDefault="008A7F90" w:rsidP="008A7F90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SA5 has discussed and agreed on including the </w:t>
      </w:r>
      <w:r w:rsidR="00562417">
        <w:rPr>
          <w:rStyle w:val="Emphasis"/>
          <w:i w:val="0"/>
          <w:iCs w:val="0"/>
        </w:rPr>
        <w:t xml:space="preserve">missing </w:t>
      </w:r>
      <w:r>
        <w:rPr>
          <w:rStyle w:val="Emphasis"/>
          <w:i w:val="0"/>
          <w:iCs w:val="0"/>
        </w:rPr>
        <w:t>tracing functionality in N3IWF for signalling based 5GC trace activation mechanism. The agreed CRs are attached with this document.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EFAE885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</w:t>
      </w:r>
      <w:r w:rsidR="008A7F90">
        <w:t>update RAN3 specification accordingly if required.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3E713" w14:textId="77777777" w:rsidR="00EA0984" w:rsidRDefault="00EA0984">
      <w:pPr>
        <w:spacing w:after="0"/>
      </w:pPr>
      <w:r>
        <w:separator/>
      </w:r>
    </w:p>
  </w:endnote>
  <w:endnote w:type="continuationSeparator" w:id="0">
    <w:p w14:paraId="3DB6BD57" w14:textId="77777777" w:rsidR="00EA0984" w:rsidRDefault="00EA09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60C3A" w14:textId="77777777" w:rsidR="00EA0984" w:rsidRDefault="00EA0984">
      <w:pPr>
        <w:spacing w:after="0"/>
      </w:pPr>
      <w:r>
        <w:separator/>
      </w:r>
    </w:p>
  </w:footnote>
  <w:footnote w:type="continuationSeparator" w:id="0">
    <w:p w14:paraId="11355DFA" w14:textId="77777777" w:rsidR="00EA0984" w:rsidRDefault="00EA09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oNotDisplayPageBoundaries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gUAJxFSQCwAAAA="/>
  </w:docVars>
  <w:rsids>
    <w:rsidRoot w:val="004E3939"/>
    <w:rsid w:val="00007B1F"/>
    <w:rsid w:val="00010198"/>
    <w:rsid w:val="00015A7F"/>
    <w:rsid w:val="00017F23"/>
    <w:rsid w:val="00027581"/>
    <w:rsid w:val="00030A17"/>
    <w:rsid w:val="00033E93"/>
    <w:rsid w:val="00035767"/>
    <w:rsid w:val="0004518C"/>
    <w:rsid w:val="00062142"/>
    <w:rsid w:val="00063CDC"/>
    <w:rsid w:val="00067A9A"/>
    <w:rsid w:val="00070CF7"/>
    <w:rsid w:val="00072D43"/>
    <w:rsid w:val="000735E4"/>
    <w:rsid w:val="00084569"/>
    <w:rsid w:val="000865C0"/>
    <w:rsid w:val="00090CF0"/>
    <w:rsid w:val="0009426F"/>
    <w:rsid w:val="000975E8"/>
    <w:rsid w:val="000A4D59"/>
    <w:rsid w:val="000B0642"/>
    <w:rsid w:val="000B14B7"/>
    <w:rsid w:val="000B1847"/>
    <w:rsid w:val="000B4BD7"/>
    <w:rsid w:val="000B4EFE"/>
    <w:rsid w:val="000B663A"/>
    <w:rsid w:val="000C6359"/>
    <w:rsid w:val="000D588B"/>
    <w:rsid w:val="000D5CA0"/>
    <w:rsid w:val="000E4167"/>
    <w:rsid w:val="000E4A64"/>
    <w:rsid w:val="000E4E7D"/>
    <w:rsid w:val="000F5591"/>
    <w:rsid w:val="000F6242"/>
    <w:rsid w:val="00104C8C"/>
    <w:rsid w:val="00105E83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DA3"/>
    <w:rsid w:val="00177A97"/>
    <w:rsid w:val="00187438"/>
    <w:rsid w:val="0019165A"/>
    <w:rsid w:val="001927D5"/>
    <w:rsid w:val="001A334D"/>
    <w:rsid w:val="001B011E"/>
    <w:rsid w:val="001B2E90"/>
    <w:rsid w:val="001B2F65"/>
    <w:rsid w:val="001C28F7"/>
    <w:rsid w:val="001C3C96"/>
    <w:rsid w:val="001C5A5D"/>
    <w:rsid w:val="001C6B05"/>
    <w:rsid w:val="001D11A2"/>
    <w:rsid w:val="001D5AF7"/>
    <w:rsid w:val="0020742E"/>
    <w:rsid w:val="002229AD"/>
    <w:rsid w:val="00223146"/>
    <w:rsid w:val="00226381"/>
    <w:rsid w:val="0024400C"/>
    <w:rsid w:val="002473DF"/>
    <w:rsid w:val="00247A57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C4CD8"/>
    <w:rsid w:val="002C5EFD"/>
    <w:rsid w:val="002D1749"/>
    <w:rsid w:val="002E1017"/>
    <w:rsid w:val="002E1674"/>
    <w:rsid w:val="002E3871"/>
    <w:rsid w:val="002E4E20"/>
    <w:rsid w:val="002F1940"/>
    <w:rsid w:val="002F476E"/>
    <w:rsid w:val="002F660D"/>
    <w:rsid w:val="0030252C"/>
    <w:rsid w:val="00304054"/>
    <w:rsid w:val="0030653E"/>
    <w:rsid w:val="00306F56"/>
    <w:rsid w:val="00311755"/>
    <w:rsid w:val="0032503F"/>
    <w:rsid w:val="00340C0B"/>
    <w:rsid w:val="00343161"/>
    <w:rsid w:val="003447B7"/>
    <w:rsid w:val="00346211"/>
    <w:rsid w:val="00352699"/>
    <w:rsid w:val="00353610"/>
    <w:rsid w:val="0036490A"/>
    <w:rsid w:val="003804F1"/>
    <w:rsid w:val="00383545"/>
    <w:rsid w:val="00391ED3"/>
    <w:rsid w:val="003A20CC"/>
    <w:rsid w:val="003A6D54"/>
    <w:rsid w:val="003C354C"/>
    <w:rsid w:val="003D7916"/>
    <w:rsid w:val="003E0704"/>
    <w:rsid w:val="003E0AC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42253"/>
    <w:rsid w:val="0045279B"/>
    <w:rsid w:val="00461D5A"/>
    <w:rsid w:val="004627A7"/>
    <w:rsid w:val="004706D0"/>
    <w:rsid w:val="004779BF"/>
    <w:rsid w:val="00495293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53FA"/>
    <w:rsid w:val="00520423"/>
    <w:rsid w:val="00523CCC"/>
    <w:rsid w:val="00530D54"/>
    <w:rsid w:val="0053375A"/>
    <w:rsid w:val="005369E1"/>
    <w:rsid w:val="00552C32"/>
    <w:rsid w:val="00562417"/>
    <w:rsid w:val="00565DE8"/>
    <w:rsid w:val="0057116D"/>
    <w:rsid w:val="005825E1"/>
    <w:rsid w:val="00587833"/>
    <w:rsid w:val="0059772A"/>
    <w:rsid w:val="005A71F2"/>
    <w:rsid w:val="005D2F14"/>
    <w:rsid w:val="005E26EC"/>
    <w:rsid w:val="005E53D7"/>
    <w:rsid w:val="005E6CB9"/>
    <w:rsid w:val="005F3557"/>
    <w:rsid w:val="005F45E6"/>
    <w:rsid w:val="005F6A2D"/>
    <w:rsid w:val="00602C3B"/>
    <w:rsid w:val="006052AD"/>
    <w:rsid w:val="00620FC6"/>
    <w:rsid w:val="00624611"/>
    <w:rsid w:val="006268C2"/>
    <w:rsid w:val="00627334"/>
    <w:rsid w:val="006356FB"/>
    <w:rsid w:val="00642E8A"/>
    <w:rsid w:val="00645610"/>
    <w:rsid w:val="006600BE"/>
    <w:rsid w:val="00667D28"/>
    <w:rsid w:val="006729BF"/>
    <w:rsid w:val="006770C8"/>
    <w:rsid w:val="00690742"/>
    <w:rsid w:val="00695B8D"/>
    <w:rsid w:val="006A53CA"/>
    <w:rsid w:val="006C16B5"/>
    <w:rsid w:val="006D09B7"/>
    <w:rsid w:val="006D3F9B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66AE6"/>
    <w:rsid w:val="0077338E"/>
    <w:rsid w:val="00773C34"/>
    <w:rsid w:val="007841E2"/>
    <w:rsid w:val="00792089"/>
    <w:rsid w:val="00796ED3"/>
    <w:rsid w:val="007B134E"/>
    <w:rsid w:val="007B5F6A"/>
    <w:rsid w:val="007B6B7A"/>
    <w:rsid w:val="007C3CD2"/>
    <w:rsid w:val="007C5CA2"/>
    <w:rsid w:val="007C617B"/>
    <w:rsid w:val="007C6788"/>
    <w:rsid w:val="007D1658"/>
    <w:rsid w:val="007D22AF"/>
    <w:rsid w:val="007D2D88"/>
    <w:rsid w:val="007D6EE2"/>
    <w:rsid w:val="007F4F92"/>
    <w:rsid w:val="00805A70"/>
    <w:rsid w:val="00813F2E"/>
    <w:rsid w:val="00816172"/>
    <w:rsid w:val="00825788"/>
    <w:rsid w:val="00825965"/>
    <w:rsid w:val="0083194E"/>
    <w:rsid w:val="00842294"/>
    <w:rsid w:val="00845331"/>
    <w:rsid w:val="00847D10"/>
    <w:rsid w:val="00850A95"/>
    <w:rsid w:val="00852042"/>
    <w:rsid w:val="008658AC"/>
    <w:rsid w:val="008670D3"/>
    <w:rsid w:val="008702F8"/>
    <w:rsid w:val="00872541"/>
    <w:rsid w:val="008A2D2A"/>
    <w:rsid w:val="008A3DDD"/>
    <w:rsid w:val="008A527B"/>
    <w:rsid w:val="008A631D"/>
    <w:rsid w:val="008A7F90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4C7"/>
    <w:rsid w:val="00931470"/>
    <w:rsid w:val="009423EA"/>
    <w:rsid w:val="00955592"/>
    <w:rsid w:val="00955F8B"/>
    <w:rsid w:val="00960003"/>
    <w:rsid w:val="00966E6D"/>
    <w:rsid w:val="00972E53"/>
    <w:rsid w:val="0099764C"/>
    <w:rsid w:val="009A41BF"/>
    <w:rsid w:val="009A6532"/>
    <w:rsid w:val="009B389D"/>
    <w:rsid w:val="009B5C8B"/>
    <w:rsid w:val="009C5F88"/>
    <w:rsid w:val="009D135C"/>
    <w:rsid w:val="009D3A73"/>
    <w:rsid w:val="009D546B"/>
    <w:rsid w:val="009D6DE3"/>
    <w:rsid w:val="009E037A"/>
    <w:rsid w:val="009E2BC8"/>
    <w:rsid w:val="009E3018"/>
    <w:rsid w:val="009E7909"/>
    <w:rsid w:val="00A03580"/>
    <w:rsid w:val="00A17889"/>
    <w:rsid w:val="00A25715"/>
    <w:rsid w:val="00A43112"/>
    <w:rsid w:val="00A43A8E"/>
    <w:rsid w:val="00A50060"/>
    <w:rsid w:val="00A51D15"/>
    <w:rsid w:val="00A53D75"/>
    <w:rsid w:val="00A60F1D"/>
    <w:rsid w:val="00A6705D"/>
    <w:rsid w:val="00A672E4"/>
    <w:rsid w:val="00A83EB1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36F90"/>
    <w:rsid w:val="00B4086C"/>
    <w:rsid w:val="00B50AA9"/>
    <w:rsid w:val="00B53B12"/>
    <w:rsid w:val="00B53DB0"/>
    <w:rsid w:val="00B55EB2"/>
    <w:rsid w:val="00B56000"/>
    <w:rsid w:val="00B726DA"/>
    <w:rsid w:val="00B77A93"/>
    <w:rsid w:val="00B8615B"/>
    <w:rsid w:val="00B93FC2"/>
    <w:rsid w:val="00B97703"/>
    <w:rsid w:val="00B9796D"/>
    <w:rsid w:val="00BA16F8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30B8B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7367"/>
    <w:rsid w:val="00C91E0D"/>
    <w:rsid w:val="00C95A70"/>
    <w:rsid w:val="00C97145"/>
    <w:rsid w:val="00CA0ED3"/>
    <w:rsid w:val="00CA41D8"/>
    <w:rsid w:val="00CB506A"/>
    <w:rsid w:val="00CC1692"/>
    <w:rsid w:val="00CC3841"/>
    <w:rsid w:val="00CC4B5B"/>
    <w:rsid w:val="00CD4D51"/>
    <w:rsid w:val="00CD6ED6"/>
    <w:rsid w:val="00CF4EC1"/>
    <w:rsid w:val="00CF5927"/>
    <w:rsid w:val="00CF6087"/>
    <w:rsid w:val="00CF6392"/>
    <w:rsid w:val="00D01697"/>
    <w:rsid w:val="00D0487D"/>
    <w:rsid w:val="00D06102"/>
    <w:rsid w:val="00D22301"/>
    <w:rsid w:val="00D22C11"/>
    <w:rsid w:val="00D25757"/>
    <w:rsid w:val="00D25955"/>
    <w:rsid w:val="00D41A2A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138B8"/>
    <w:rsid w:val="00E14FEC"/>
    <w:rsid w:val="00E2036C"/>
    <w:rsid w:val="00E20A48"/>
    <w:rsid w:val="00E21BBA"/>
    <w:rsid w:val="00E22C6A"/>
    <w:rsid w:val="00E2783F"/>
    <w:rsid w:val="00E3705E"/>
    <w:rsid w:val="00E515C2"/>
    <w:rsid w:val="00E54BF7"/>
    <w:rsid w:val="00E65658"/>
    <w:rsid w:val="00E669E6"/>
    <w:rsid w:val="00E84A0B"/>
    <w:rsid w:val="00EA0984"/>
    <w:rsid w:val="00EA1CEB"/>
    <w:rsid w:val="00EA47CF"/>
    <w:rsid w:val="00EB0CCB"/>
    <w:rsid w:val="00ED5639"/>
    <w:rsid w:val="00ED6724"/>
    <w:rsid w:val="00EE636A"/>
    <w:rsid w:val="00EF0D65"/>
    <w:rsid w:val="00EF1EE0"/>
    <w:rsid w:val="00F07363"/>
    <w:rsid w:val="00F25496"/>
    <w:rsid w:val="00F30151"/>
    <w:rsid w:val="00F36550"/>
    <w:rsid w:val="00F3711F"/>
    <w:rsid w:val="00F418FB"/>
    <w:rsid w:val="00F42C66"/>
    <w:rsid w:val="00F667CF"/>
    <w:rsid w:val="00F70FA6"/>
    <w:rsid w:val="00F71955"/>
    <w:rsid w:val="00F77D3C"/>
    <w:rsid w:val="00F803BE"/>
    <w:rsid w:val="00F811B9"/>
    <w:rsid w:val="00F8239E"/>
    <w:rsid w:val="00F91E64"/>
    <w:rsid w:val="00FA4EE8"/>
    <w:rsid w:val="00FB4446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182</Words>
  <Characters>981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Siva Swaminathan Rev1</cp:lastModifiedBy>
  <cp:revision>22</cp:revision>
  <cp:lastPrinted>2002-04-23T13:10:00Z</cp:lastPrinted>
  <dcterms:created xsi:type="dcterms:W3CDTF">2024-01-30T20:23:00Z</dcterms:created>
  <dcterms:modified xsi:type="dcterms:W3CDTF">2024-02-01T14:10:00Z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